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C9001" w14:textId="77777777" w:rsidR="00690C33" w:rsidRDefault="00690C33" w:rsidP="00690C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429D6123" w14:textId="77777777" w:rsidR="00690C33" w:rsidRDefault="00690C33" w:rsidP="00690C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A44F56" w14:textId="77777777" w:rsidR="00690C33" w:rsidRDefault="00690C33" w:rsidP="00690C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8464FD" w14:textId="77777777" w:rsidR="00690C33" w:rsidRDefault="00690C33" w:rsidP="00690C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Blythburgh</w:t>
      </w:r>
      <w:proofErr w:type="spellEnd"/>
      <w:r>
        <w:rPr>
          <w:rFonts w:ascii="Times New Roman" w:hAnsi="Times New Roman" w:cs="Times New Roman"/>
          <w:sz w:val="24"/>
          <w:szCs w:val="24"/>
        </w:rPr>
        <w:t>, Somerset,</w:t>
      </w:r>
    </w:p>
    <w:p w14:paraId="7E233A70" w14:textId="77777777" w:rsidR="00690C33" w:rsidRDefault="00690C33" w:rsidP="00690C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Sir William Hopton(q.v.).</w:t>
      </w:r>
    </w:p>
    <w:p w14:paraId="2885D6B2" w14:textId="77777777" w:rsidR="00690C33" w:rsidRDefault="00690C33" w:rsidP="00690C33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1483-5,</w:t>
      </w:r>
    </w:p>
    <w:p w14:paraId="318A35D1" w14:textId="77777777" w:rsidR="00690C33" w:rsidRDefault="00690C33" w:rsidP="00690C33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p.6)</w:t>
      </w:r>
    </w:p>
    <w:p w14:paraId="1E3F73E3" w14:textId="77777777" w:rsidR="00690C33" w:rsidRDefault="00690C33" w:rsidP="00690C3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34D8098" w14:textId="77777777" w:rsidR="00690C33" w:rsidRDefault="00690C33" w:rsidP="00690C3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F4AF260" w14:textId="77777777" w:rsidR="00690C33" w:rsidRPr="001B1923" w:rsidRDefault="00690C33" w:rsidP="00690C3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 June 2021</w:t>
      </w:r>
    </w:p>
    <w:p w14:paraId="07F5D7F7" w14:textId="09413EB2" w:rsidR="00BA00AB" w:rsidRPr="00690C3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90C33" w:rsidSect="00690C3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26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C0E90" w14:textId="77777777" w:rsidR="00690C33" w:rsidRDefault="00690C33" w:rsidP="009139A6">
      <w:r>
        <w:separator/>
      </w:r>
    </w:p>
  </w:endnote>
  <w:endnote w:type="continuationSeparator" w:id="0">
    <w:p w14:paraId="1F903B46" w14:textId="77777777" w:rsidR="00690C33" w:rsidRDefault="00690C3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F16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C3A8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CDB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AD460" w14:textId="77777777" w:rsidR="00690C33" w:rsidRDefault="00690C33" w:rsidP="009139A6">
      <w:r>
        <w:separator/>
      </w:r>
    </w:p>
  </w:footnote>
  <w:footnote w:type="continuationSeparator" w:id="0">
    <w:p w14:paraId="0869B865" w14:textId="77777777" w:rsidR="00690C33" w:rsidRDefault="00690C3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057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3DC7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D9D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C33"/>
    <w:rsid w:val="000666E0"/>
    <w:rsid w:val="002510B7"/>
    <w:rsid w:val="005C130B"/>
    <w:rsid w:val="00690C33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9AE06"/>
  <w15:chartTrackingRefBased/>
  <w15:docId w15:val="{F1995FCB-5E40-49C0-8316-78CB4EB4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2021-06-20T21:02:00Z</dcterms:created>
  <dcterms:modified xsi:type="dcterms:W3CDTF">2021-06-20T21:02:00Z</dcterms:modified>
</cp:coreProperties>
</file>